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E5C0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BASE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fl.1497)</w:t>
      </w:r>
    </w:p>
    <w:p w14:paraId="257BF695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FAF6ED3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3B4D13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08A321" w14:textId="77777777" w:rsidR="005D7255" w:rsidRDefault="005D7255" w:rsidP="005D72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Feb.1497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66D892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88F19A1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D6FEFE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013762" w14:textId="77777777" w:rsidR="005D7255" w:rsidRDefault="005D7255" w:rsidP="005D7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53A1DA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61BC3" w14:textId="77777777" w:rsidR="005D7255" w:rsidRDefault="005D7255" w:rsidP="009139A6">
      <w:r>
        <w:separator/>
      </w:r>
    </w:p>
  </w:endnote>
  <w:endnote w:type="continuationSeparator" w:id="0">
    <w:p w14:paraId="5F8E4BE5" w14:textId="77777777" w:rsidR="005D7255" w:rsidRDefault="005D72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D8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8F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5C1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7812" w14:textId="77777777" w:rsidR="005D7255" w:rsidRDefault="005D7255" w:rsidP="009139A6">
      <w:r>
        <w:separator/>
      </w:r>
    </w:p>
  </w:footnote>
  <w:footnote w:type="continuationSeparator" w:id="0">
    <w:p w14:paraId="30666466" w14:textId="77777777" w:rsidR="005D7255" w:rsidRDefault="005D72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D6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1D8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E2C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55"/>
    <w:rsid w:val="000666E0"/>
    <w:rsid w:val="002510B7"/>
    <w:rsid w:val="005C130B"/>
    <w:rsid w:val="005D725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3119B"/>
  <w15:chartTrackingRefBased/>
  <w15:docId w15:val="{90D46D66-5A38-4717-B283-5A50663B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72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2022-04-22T09:00:00Z</dcterms:created>
  <dcterms:modified xsi:type="dcterms:W3CDTF">2022-04-22T09:00:00Z</dcterms:modified>
</cp:coreProperties>
</file>